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D83" w:rsidRPr="00972DD6" w:rsidRDefault="00844D83" w:rsidP="00A86DD8">
      <w:pPr>
        <w:spacing w:after="0" w:line="240" w:lineRule="atLeast"/>
        <w:ind w:left="495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Росреестр_________</w:t>
      </w:r>
      <w:r w:rsidRPr="00972DD6">
        <w:rPr>
          <w:rFonts w:ascii="Times New Roman" w:hAnsi="Times New Roman"/>
          <w:sz w:val="28"/>
          <w:szCs w:val="28"/>
          <w:u w:val="single"/>
        </w:rPr>
        <w:t>__</w:t>
      </w:r>
    </w:p>
    <w:p w:rsidR="00844D83" w:rsidRDefault="00844D8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844D83" w:rsidRDefault="00844D8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44D83" w:rsidRDefault="00844D8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844D83" w:rsidRDefault="00844D8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844D83" w:rsidRDefault="00844D8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44D83" w:rsidRDefault="00844D8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844D83" w:rsidRDefault="00844D8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844D83" w:rsidRDefault="00844D8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44D83" w:rsidRDefault="00844D8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844D83" w:rsidRDefault="00844D8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44D83" w:rsidRDefault="00844D8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44D83" w:rsidRDefault="00844D83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844D83" w:rsidRPr="00972DD6" w:rsidRDefault="00844D83" w:rsidP="00D648B0">
      <w:pPr>
        <w:spacing w:after="0" w:line="240" w:lineRule="atLeast"/>
        <w:jc w:val="center"/>
        <w:rPr>
          <w:rFonts w:ascii="Times New Roman" w:hAnsi="Times New Roman"/>
        </w:rPr>
      </w:pPr>
    </w:p>
    <w:p w:rsidR="00844D83" w:rsidRPr="00972DD6" w:rsidRDefault="00844D83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предоставления муниципальной услуги </w:t>
      </w:r>
      <w:r w:rsidRPr="00972DD6">
        <w:rPr>
          <w:rFonts w:ascii="Times New Roman" w:hAnsi="Times New Roman"/>
          <w:sz w:val="28"/>
          <w:szCs w:val="28"/>
          <w:u w:val="single"/>
        </w:rPr>
        <w:t>«</w:t>
      </w:r>
      <w:r w:rsidRPr="00CE7526">
        <w:rPr>
          <w:rFonts w:ascii="Times New Roman" w:hAnsi="Times New Roman"/>
          <w:sz w:val="28"/>
          <w:szCs w:val="28"/>
          <w:u w:val="single"/>
          <w:lang w:eastAsia="ru-RU"/>
        </w:rPr>
        <w:t>Предоставление земельных участков, находящихся в  муниципальной собственности, и (или) государственная собственность на которые не разграничена,  на территории сельского поселения в безвозмездное пользование</w:t>
      </w:r>
      <w:r w:rsidRPr="00972DD6">
        <w:rPr>
          <w:rFonts w:ascii="Times New Roman" w:hAnsi="Times New Roman"/>
          <w:sz w:val="28"/>
          <w:szCs w:val="28"/>
          <w:u w:val="single"/>
          <w:lang w:eastAsia="ru-RU"/>
        </w:rPr>
        <w:t>»</w:t>
      </w:r>
    </w:p>
    <w:p w:rsidR="00844D83" w:rsidRDefault="00844D83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844D83" w:rsidRDefault="00844D8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44D83" w:rsidRDefault="00844D8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</w:t>
      </w:r>
      <w:r w:rsidRPr="00972D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28A7">
        <w:rPr>
          <w:rFonts w:ascii="Times New Roman" w:hAnsi="Times New Roman"/>
          <w:sz w:val="28"/>
          <w:szCs w:val="28"/>
          <w:u w:val="single"/>
          <w:lang w:eastAsia="ru-RU"/>
        </w:rPr>
        <w:t xml:space="preserve">сведения из ЕГРП о правах на земельный участок 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844D83" w:rsidRDefault="00844D8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44D83" w:rsidRDefault="00844D8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</w:t>
      </w:r>
    </w:p>
    <w:p w:rsidR="00844D83" w:rsidRDefault="00844D8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44D83" w:rsidRDefault="00844D83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</w:t>
      </w:r>
      <w:r w:rsidRPr="00972DD6">
        <w:rPr>
          <w:rFonts w:ascii="Times New Roman" w:hAnsi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/>
          <w:sz w:val="28"/>
          <w:szCs w:val="28"/>
        </w:rPr>
        <w:t>____________________</w:t>
      </w:r>
    </w:p>
    <w:p w:rsidR="00844D83" w:rsidRDefault="00844D8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844D83" w:rsidRDefault="00844D8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44D83" w:rsidRDefault="00844D8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844D83" w:rsidRDefault="00844D8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844D83" w:rsidRDefault="00844D8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44D83" w:rsidRDefault="00844D8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844D83" w:rsidRDefault="00844D8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44D83" w:rsidRPr="003B6721" w:rsidRDefault="00844D83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/>
          <w:sz w:val="28"/>
          <w:szCs w:val="28"/>
        </w:rPr>
        <w:t>__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Администрацию </w:t>
      </w:r>
      <w:bookmarkStart w:id="0" w:name="_GoBack"/>
      <w:bookmarkEnd w:id="0"/>
      <w:r>
        <w:rPr>
          <w:rFonts w:ascii="Times New Roman" w:hAnsi="Times New Roman"/>
          <w:sz w:val="28"/>
          <w:szCs w:val="28"/>
          <w:u w:val="single"/>
        </w:rPr>
        <w:t>Пристенского сельсовета Пристенского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844D83" w:rsidRPr="004658C2" w:rsidRDefault="00844D8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844D83" w:rsidRDefault="00844D83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844D83" w:rsidRDefault="00844D83" w:rsidP="00972DD6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844D83" w:rsidRDefault="00844D83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</w:p>
    <w:p w:rsidR="00844D83" w:rsidRDefault="00844D83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844D83" w:rsidRPr="00D648B0" w:rsidRDefault="00844D8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844D83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037A39"/>
    <w:rsid w:val="003B6721"/>
    <w:rsid w:val="00400D86"/>
    <w:rsid w:val="004658C2"/>
    <w:rsid w:val="005B074E"/>
    <w:rsid w:val="00844D83"/>
    <w:rsid w:val="008524D2"/>
    <w:rsid w:val="00862482"/>
    <w:rsid w:val="008A7BF5"/>
    <w:rsid w:val="008F4946"/>
    <w:rsid w:val="00965FFF"/>
    <w:rsid w:val="00972DD6"/>
    <w:rsid w:val="00A330DB"/>
    <w:rsid w:val="00A86DD8"/>
    <w:rsid w:val="00BC3C1A"/>
    <w:rsid w:val="00C358CA"/>
    <w:rsid w:val="00CE7526"/>
    <w:rsid w:val="00D41985"/>
    <w:rsid w:val="00D648B0"/>
    <w:rsid w:val="00D928A7"/>
    <w:rsid w:val="00E54305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9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2</Pages>
  <Words>323</Words>
  <Characters>1846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dcterms:created xsi:type="dcterms:W3CDTF">2016-07-25T07:16:00Z</dcterms:created>
  <dcterms:modified xsi:type="dcterms:W3CDTF">2017-12-07T17:59:00Z</dcterms:modified>
</cp:coreProperties>
</file>